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6B22" w:rsidRPr="00CE5130" w:rsidRDefault="001B6E23" w:rsidP="008B6B22">
      <w:pPr>
        <w:pStyle w:val="a3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10278"/>
        </w:tabs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54CECE" wp14:editId="4C8E7965">
                <wp:simplePos x="0" y="0"/>
                <wp:positionH relativeFrom="page">
                  <wp:posOffset>865505</wp:posOffset>
                </wp:positionH>
                <wp:positionV relativeFrom="page">
                  <wp:posOffset>896620</wp:posOffset>
                </wp:positionV>
                <wp:extent cx="3657600" cy="5383530"/>
                <wp:effectExtent l="0" t="0" r="0" b="7620"/>
                <wp:wrapNone/>
                <wp:docPr id="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38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B6E23" w:rsidRPr="00D62A9C" w:rsidRDefault="001B6E23" w:rsidP="001B6E23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Балансирующие вилки  </w:t>
                            </w:r>
                          </w:p>
                          <w:tbl>
                            <w:tblPr>
                              <w:tblW w:w="5083" w:type="pct"/>
                              <w:tblCellSpacing w:w="15" w:type="dxa"/>
                              <w:tblCellMar>
                                <w:top w:w="15" w:type="dxa"/>
                                <w:left w:w="75" w:type="dxa"/>
                                <w:bottom w:w="15" w:type="dxa"/>
                                <w:right w:w="75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792"/>
                            </w:tblGrid>
                            <w:tr w:rsidR="001B6E23" w:rsidRPr="008B6B22" w:rsidTr="00510D97">
                              <w:trPr>
                                <w:trHeight w:val="8198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</w:tcPr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Pr="001B6E23" w:rsidRDefault="001B6E23" w:rsidP="001B6E23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Соединяем две вилки между собой вместе. </w:t>
                                  </w:r>
                                </w:p>
                                <w:p w:rsidR="001B6E23" w:rsidRPr="001B6E23" w:rsidRDefault="001B6E23" w:rsidP="001B6E23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Вставляем кончик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зубочистки</w:t>
                                  </w: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gramStart"/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в место соединения</w:t>
                                  </w:r>
                                  <w:proofErr w:type="gramEnd"/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вилок, а другой конец ставим на край деревянной палочки,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воткнутой в опору – апельсин. Вилки балансируют </w:t>
                                  </w:r>
                                </w:p>
                                <w:p w:rsidR="001B6E23" w:rsidRPr="001B6E23" w:rsidRDefault="001B6E23" w:rsidP="001B6E23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на весу и держатся на кончике 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зубочистки</w:t>
                                  </w:r>
                                  <w:r w:rsidRPr="001B6E23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.</w:t>
                                  </w: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1B6E23">
                                  <w:pPr>
                                    <w:pStyle w:val="a3"/>
                                    <w:jc w:val="center"/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</w:p>
                                <w:p w:rsidR="001B6E23" w:rsidRDefault="001B6E23" w:rsidP="001B6E23">
                                  <w:pPr>
                                    <w:pStyle w:val="a3"/>
                                    <w:jc w:val="center"/>
                                    <w:rPr>
                                      <w:noProof/>
                                      <w:lang w:eastAsia="ru-RU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31A7F05E" wp14:editId="12BD07DD">
                                        <wp:extent cx="1592165" cy="2123301"/>
                                        <wp:effectExtent l="0" t="0" r="8255" b="0"/>
                                        <wp:docPr id="17" name="Рисунок 17" descr="C:\Users\U7\Desktop\Фото для проекта равновесие\IMG_20151201_225300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C:\Users\U7\Desktop\Фото для проекта равновесие\IMG_20151201_225300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92300" cy="212348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bookmarkEnd w:id="0"/>
                                </w:p>
                                <w:p w:rsidR="001B6E23" w:rsidRPr="00097682" w:rsidRDefault="001B6E23" w:rsidP="001B6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Pr="00CE5130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          </w:t>
                                  </w:r>
                                  <w:r w:rsidRPr="008A43D4">
                                    <w:rPr>
                                      <w:sz w:val="28"/>
                                      <w:szCs w:val="28"/>
                                    </w:rPr>
                                    <w:sym w:font="Wingdings 2" w:char="0066"/>
                                  </w: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Pr="0018628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1B6E23" w:rsidRPr="008B6B22" w:rsidRDefault="001B6E23" w:rsidP="001B6E23">
                            <w:pPr>
                              <w:jc w:val="center"/>
                              <w:rPr>
                                <w:i/>
                                <w:iCs/>
                                <w:sz w:val="32"/>
                                <w:szCs w:val="32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margin-left:68.15pt;margin-top:70.6pt;width:4in;height:423.9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" filled="f" stroked="f" strokecolor="navy">
                <v:textbox>
                  <w:txbxContent>
                    <w:p w:rsidR="001B6E23" w:rsidRPr="00D62A9C" w:rsidRDefault="001B6E23" w:rsidP="001B6E23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Балансирующие вилки  </w:t>
                      </w:r>
                    </w:p>
                    <w:tbl>
                      <w:tblPr>
                        <w:tblW w:w="5083" w:type="pct"/>
                        <w:tblCellSpacing w:w="15" w:type="dxa"/>
                        <w:tblCellMar>
                          <w:top w:w="15" w:type="dxa"/>
                          <w:left w:w="75" w:type="dxa"/>
                          <w:bottom w:w="15" w:type="dxa"/>
                          <w:right w:w="75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792"/>
                      </w:tblGrid>
                      <w:tr w:rsidR="001B6E23" w:rsidRPr="008B6B22" w:rsidTr="00510D97">
                        <w:trPr>
                          <w:trHeight w:val="8198"/>
                          <w:tblCellSpacing w:w="15" w:type="dxa"/>
                        </w:trPr>
                        <w:tc>
                          <w:tcPr>
                            <w:tcW w:w="0" w:type="auto"/>
                          </w:tcPr>
                          <w:p w:rsidR="001B6E2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Pr="001B6E23" w:rsidRDefault="001B6E23" w:rsidP="001B6E23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Соединяем две вилки между собой вместе. </w:t>
                            </w:r>
                          </w:p>
                          <w:p w:rsidR="001B6E23" w:rsidRPr="001B6E23" w:rsidRDefault="001B6E23" w:rsidP="001B6E23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Вставляем кончик 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зубочистки</w:t>
                            </w: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в место соединения</w:t>
                            </w:r>
                            <w:proofErr w:type="gramEnd"/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вилок, а другой конец ставим на край деревянной палочки,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воткнутой в опору – апельсин. Вилки балансируют </w:t>
                            </w:r>
                          </w:p>
                          <w:p w:rsidR="001B6E23" w:rsidRPr="001B6E23" w:rsidRDefault="001B6E23" w:rsidP="001B6E23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на весу и держатся на кончике 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зубочистки</w:t>
                            </w:r>
                            <w:r w:rsidRPr="001B6E23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1B6E23">
                            <w:pPr>
                              <w:pStyle w:val="a3"/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1B6E23" w:rsidRDefault="001B6E23" w:rsidP="001B6E23">
                            <w:pPr>
                              <w:pStyle w:val="a3"/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  <w:bookmarkStart w:id="1" w:name="_GoBack"/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1A7F05E" wp14:editId="12BD07DD">
                                  <wp:extent cx="1592165" cy="2123301"/>
                                  <wp:effectExtent l="0" t="0" r="8255" b="0"/>
                                  <wp:docPr id="17" name="Рисунок 17" descr="C:\Users\U7\Desktop\Фото для проекта равновесие\IMG_20151201_22530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U7\Desktop\Фото для проекта равновесие\IMG_20151201_22530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92300" cy="21234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1"/>
                          </w:p>
                          <w:p w:rsidR="001B6E23" w:rsidRPr="00097682" w:rsidRDefault="001B6E23" w:rsidP="001B6E2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Pr="00CE5130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</w:t>
                            </w: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1B6E23" w:rsidRPr="0018628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1B6E23" w:rsidRPr="008B6B22" w:rsidRDefault="001B6E23" w:rsidP="001B6E23">
                      <w:pPr>
                        <w:jc w:val="center"/>
                        <w:rPr>
                          <w:i/>
                          <w:iCs/>
                          <w:sz w:val="32"/>
                          <w:szCs w:val="32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8B6B2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6848EA" wp14:editId="00C1F807">
                <wp:simplePos x="0" y="0"/>
                <wp:positionH relativeFrom="page">
                  <wp:posOffset>5715000</wp:posOffset>
                </wp:positionH>
                <wp:positionV relativeFrom="page">
                  <wp:posOffset>822960</wp:posOffset>
                </wp:positionV>
                <wp:extent cx="3657600" cy="5383530"/>
                <wp:effectExtent l="0" t="0" r="0" b="7620"/>
                <wp:wrapNone/>
                <wp:docPr id="8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383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B6B22" w:rsidRPr="00D62A9C" w:rsidRDefault="008B6B22" w:rsidP="008B6B22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Воробей  </w:t>
                            </w:r>
                          </w:p>
                          <w:tbl>
                            <w:tblPr>
                              <w:tblW w:w="5083" w:type="pct"/>
                              <w:tblCellSpacing w:w="15" w:type="dxa"/>
                              <w:tblCellMar>
                                <w:top w:w="15" w:type="dxa"/>
                                <w:left w:w="75" w:type="dxa"/>
                                <w:bottom w:w="15" w:type="dxa"/>
                                <w:right w:w="75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792"/>
                            </w:tblGrid>
                            <w:tr w:rsidR="008B6B22" w:rsidRPr="008B6B22" w:rsidTr="00510D97">
                              <w:trPr>
                                <w:trHeight w:val="8198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</w:tcPr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097682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Птицу вылепим из пластилина. Ноги из спичек. На нижнем конце проволоки, воткнутой в тело воробья, укрепим шарик из пластилина. Проволока должна входит позади лапок. Воробей будет отлично сидеть на опоре.</w:t>
                                  </w: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Pr="00097682" w:rsidRDefault="001B6E23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Pr="00097682" w:rsidRDefault="00CC00B4" w:rsidP="001B6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6AA9F01D" wp14:editId="146D8BAA">
                                        <wp:extent cx="1609970" cy="2147045"/>
                                        <wp:effectExtent l="0" t="0" r="9525" b="5715"/>
                                        <wp:docPr id="16" name="Рисунок 16" descr="C:\Users\U7\Desktop\Фото для проекта равновесие\IMG_20151203_225750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 descr="C:\Users\U7\Desktop\Фото для проекта равновесие\IMG_20151203_225750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10504" cy="214775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8B6B22" w:rsidRPr="00CE5130" w:rsidRDefault="008B6B22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1B6E23" w:rsidRDefault="008B6B22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          </w:t>
                                  </w:r>
                                </w:p>
                                <w:p w:rsidR="008B6B22" w:rsidRDefault="001B6E23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            </w:t>
                                  </w:r>
                                  <w:r w:rsidR="008B6B22" w:rsidRPr="008A43D4">
                                    <w:rPr>
                                      <w:sz w:val="28"/>
                                      <w:szCs w:val="28"/>
                                    </w:rPr>
                                    <w:sym w:font="Wingdings 2" w:char="0066"/>
                                  </w:r>
                                </w:p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Default="008B6B22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B6B22" w:rsidRPr="00186283" w:rsidRDefault="008B6B22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782E29" w:rsidRPr="008B6B22" w:rsidRDefault="00782E29">
                            <w:pPr>
                              <w:jc w:val="center"/>
                              <w:rPr>
                                <w:i/>
                                <w:iCs/>
                                <w:sz w:val="32"/>
                                <w:szCs w:val="32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50pt;margin-top:64.8pt;width:4in;height:423.9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" filled="f" stroked="f" strokecolor="navy">
                <v:textbox>
                  <w:txbxContent>
                    <w:p w:rsidR="008B6B22" w:rsidRPr="00D62A9C" w:rsidRDefault="008B6B22" w:rsidP="008B6B22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Воробей  </w:t>
                      </w:r>
                    </w:p>
                    <w:tbl>
                      <w:tblPr>
                        <w:tblW w:w="5083" w:type="pct"/>
                        <w:tblCellSpacing w:w="15" w:type="dxa"/>
                        <w:tblCellMar>
                          <w:top w:w="15" w:type="dxa"/>
                          <w:left w:w="75" w:type="dxa"/>
                          <w:bottom w:w="15" w:type="dxa"/>
                          <w:right w:w="75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792"/>
                      </w:tblGrid>
                      <w:tr w:rsidR="008B6B22" w:rsidRPr="008B6B22" w:rsidTr="00510D97">
                        <w:trPr>
                          <w:trHeight w:val="8198"/>
                          <w:tblCellSpacing w:w="15" w:type="dxa"/>
                        </w:trPr>
                        <w:tc>
                          <w:tcPr>
                            <w:tcW w:w="0" w:type="auto"/>
                          </w:tcPr>
                          <w:p w:rsidR="008B6B22" w:rsidRDefault="008B6B22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8B6B22" w:rsidRDefault="008B6B22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09768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Птицу вылепим из пластилина. Ноги из спичек. На нижнем конце проволоки, воткнутой в тело воробья, укрепим шарик из пластилина. Проволока должна входит позади лапок. Воробей будет отлично сидеть на опоре.</w:t>
                            </w: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Pr="00097682" w:rsidRDefault="001B6E23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8B6B22" w:rsidRPr="00097682" w:rsidRDefault="00CC00B4" w:rsidP="001B6E2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6AA9F01D" wp14:editId="146D8BAA">
                                  <wp:extent cx="1609970" cy="2147045"/>
                                  <wp:effectExtent l="0" t="0" r="9525" b="5715"/>
                                  <wp:docPr id="16" name="Рисунок 16" descr="C:\Users\U7\Desktop\Фото для проекта равновесие\IMG_20151203_22575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U7\Desktop\Фото для проекта равновесие\IMG_20151203_22575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0504" cy="21477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B6B22" w:rsidRPr="00CE5130" w:rsidRDefault="008B6B22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B6E23" w:rsidRDefault="008B6B22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</w:t>
                            </w:r>
                          </w:p>
                          <w:p w:rsidR="008B6B22" w:rsidRDefault="001B6E23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  </w:t>
                            </w:r>
                            <w:r w:rsidR="008B6B22"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8B6B22" w:rsidRDefault="008B6B22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B6B22" w:rsidRDefault="008B6B22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B6B22" w:rsidRDefault="008B6B22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B6B22" w:rsidRDefault="008B6B22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B6B22" w:rsidRPr="00186283" w:rsidRDefault="008B6B22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782E29" w:rsidRPr="008B6B22" w:rsidRDefault="00782E29">
                      <w:pPr>
                        <w:jc w:val="center"/>
                        <w:rPr>
                          <w:i/>
                          <w:iCs/>
                          <w:sz w:val="32"/>
                          <w:szCs w:val="32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82E29">
        <w:tab/>
      </w:r>
      <w:r w:rsidR="008B6B22">
        <w:rPr>
          <w:rFonts w:ascii="Times New Roman" w:hAnsi="Times New Roman"/>
          <w:b/>
          <w:sz w:val="28"/>
          <w:szCs w:val="28"/>
        </w:rPr>
        <w:tab/>
      </w:r>
    </w:p>
    <w:p w:rsidR="008B6B22" w:rsidRDefault="008B6B22" w:rsidP="008B6B22">
      <w:pPr>
        <w:pStyle w:val="a3"/>
        <w:rPr>
          <w:rFonts w:ascii="Times New Roman" w:hAnsi="Times New Roman"/>
          <w:sz w:val="28"/>
          <w:szCs w:val="28"/>
        </w:rPr>
      </w:pPr>
    </w:p>
    <w:p w:rsidR="008B6B22" w:rsidRPr="001B6E23" w:rsidRDefault="008B6B22" w:rsidP="001B6E23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</w:p>
    <w:p w:rsidR="008B6B22" w:rsidRPr="00CE5130" w:rsidRDefault="008B6B22" w:rsidP="008B6B22">
      <w:pPr>
        <w:pStyle w:val="a3"/>
        <w:rPr>
          <w:rFonts w:ascii="Times New Roman" w:hAnsi="Times New Roman"/>
          <w:sz w:val="28"/>
          <w:szCs w:val="28"/>
        </w:rPr>
      </w:pPr>
    </w:p>
    <w:p w:rsidR="008B6B22" w:rsidRDefault="001B6E23" w:rsidP="001B6E23">
      <w:pPr>
        <w:pStyle w:val="a3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96529A" wp14:editId="63EBB7A2">
                <wp:simplePos x="0" y="0"/>
                <wp:positionH relativeFrom="page">
                  <wp:posOffset>2594610</wp:posOffset>
                </wp:positionH>
                <wp:positionV relativeFrom="page">
                  <wp:posOffset>3008630</wp:posOffset>
                </wp:positionV>
                <wp:extent cx="1859915" cy="354330"/>
                <wp:effectExtent l="0" t="0" r="6985" b="7620"/>
                <wp:wrapNone/>
                <wp:docPr id="7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9915" cy="354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782E29">
                            <w:pPr>
                              <w:spacing w:line="360" w:lineRule="auto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8" type="#_x0000_t202" style="position:absolute;left:0;text-align:left;margin-left:204.3pt;margin-top:236.9pt;width:146.45pt;height:27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" stroked="f">
                <v:textbox style="mso-fit-shape-to-text:t">
                  <w:txbxContent>
                    <w:p w:rsidR="00782E29" w:rsidRDefault="00782E29">
                      <w:pPr>
                        <w:spacing w:line="360" w:lineRule="auto"/>
                        <w:jc w:val="center"/>
                        <w:rPr>
                          <w:i/>
                          <w:iCs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8B6B22" w:rsidRDefault="008B6B22" w:rsidP="008B6B22">
      <w:pPr>
        <w:spacing w:line="360" w:lineRule="auto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                                     </w:t>
      </w:r>
    </w:p>
    <w:p w:rsidR="00CC00B4" w:rsidRPr="008B6B22" w:rsidRDefault="008B6B22" w:rsidP="00CC00B4">
      <w:pPr>
        <w:pStyle w:val="a3"/>
      </w:pPr>
      <w:r>
        <w:rPr>
          <w:rFonts w:ascii="Times New Roman" w:hAnsi="Times New Roman"/>
          <w:b/>
          <w:sz w:val="28"/>
          <w:szCs w:val="28"/>
        </w:rPr>
        <w:t xml:space="preserve">        </w:t>
      </w:r>
    </w:p>
    <w:p w:rsidR="008B6B22" w:rsidRPr="008B6B22" w:rsidRDefault="00782E29" w:rsidP="008B6B22">
      <w:pPr>
        <w:spacing w:line="360" w:lineRule="auto"/>
        <w:rPr>
          <w:sz w:val="22"/>
          <w:szCs w:val="22"/>
          <w:lang w:val="ru-RU"/>
        </w:rPr>
      </w:pPr>
      <w:r w:rsidRPr="008B6B22">
        <w:rPr>
          <w:sz w:val="22"/>
          <w:szCs w:val="22"/>
          <w:lang w:val="ru-RU"/>
        </w:rPr>
        <w:br w:type="page"/>
      </w:r>
    </w:p>
    <w:p w:rsidR="00782E29" w:rsidRPr="008B6B22" w:rsidRDefault="00813F3C">
      <w:pPr>
        <w:rPr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09159EB" wp14:editId="133377AC">
                <wp:simplePos x="0" y="0"/>
                <wp:positionH relativeFrom="page">
                  <wp:posOffset>800100</wp:posOffset>
                </wp:positionH>
                <wp:positionV relativeFrom="page">
                  <wp:posOffset>902970</wp:posOffset>
                </wp:positionV>
                <wp:extent cx="3657600" cy="5725160"/>
                <wp:effectExtent l="0" t="0" r="0" b="8890"/>
                <wp:wrapNone/>
                <wp:docPr id="6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725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5083" w:type="pct"/>
                              <w:tblCellSpacing w:w="15" w:type="dxa"/>
                              <w:tblCellMar>
                                <w:top w:w="15" w:type="dxa"/>
                                <w:left w:w="75" w:type="dxa"/>
                                <w:bottom w:w="15" w:type="dxa"/>
                                <w:right w:w="75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620"/>
                            </w:tblGrid>
                            <w:tr w:rsidR="00813F3C" w:rsidRPr="008B6B22" w:rsidTr="00510D97">
                              <w:trPr>
                                <w:trHeight w:val="8198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</w:tcPr>
                                <w:p w:rsidR="00D7251F" w:rsidRPr="008A43D4" w:rsidRDefault="00D7251F" w:rsidP="00D7251F">
                                  <w:pPr>
                                    <w:spacing w:before="100" w:beforeAutospacing="1" w:after="100" w:afterAutospacing="1"/>
                                    <w:rPr>
                                      <w:b/>
                                      <w:sz w:val="28"/>
                                      <w:szCs w:val="28"/>
                                      <w:lang w:val="ru-RU" w:eastAsia="ru-RU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ru-RU" w:eastAsia="ru-RU"/>
                                    </w:rPr>
                                    <w:t>Колобок</w:t>
                                  </w:r>
                                </w:p>
                                <w:p w:rsidR="00D7251F" w:rsidRPr="00097682" w:rsidRDefault="00D7251F" w:rsidP="00D7251F">
                                  <w:pPr>
                                    <w:kinsoku w:val="0"/>
                                    <w:overflowPunct w:val="0"/>
                                    <w:spacing w:before="125"/>
                                    <w:ind w:left="216"/>
                                    <w:textAlignment w:val="baseline"/>
                                    <w:rPr>
                                      <w:color w:val="000000"/>
                                      <w:kern w:val="24"/>
                                      <w:sz w:val="28"/>
                                      <w:szCs w:val="28"/>
                                      <w:lang w:val="ru-RU" w:eastAsia="ru-RU"/>
                                    </w:rPr>
                                  </w:pPr>
                                  <w:r w:rsidRPr="00097682">
                                    <w:rPr>
                                      <w:color w:val="000000"/>
                                      <w:kern w:val="24"/>
                                      <w:sz w:val="28"/>
                                      <w:szCs w:val="28"/>
                                      <w:lang w:val="ru-RU" w:eastAsia="ru-RU"/>
                                    </w:rPr>
                                    <w:t>Из плотной бумаги или тонкого картона склеиваем кольцо. На внутреннюю его сторону приклеиваем в одном месте груз: деревянную чурочку или другой небольшой предмет, весящий больше, чем само кольцо. Чтобы груз не был виден, заклеиваем кольцо с обеих сторон бумагой. На ней можно что-нибудь нарисовать, например лицо. Если подбородок этого лица будет там, где груз, то его не удастся поставить «вверх ногами». Лицо будет катиться, пока не станет подбородком вниз.</w:t>
                                  </w:r>
                                </w:p>
                                <w:p w:rsidR="00D7251F" w:rsidRDefault="00D7251F" w:rsidP="00D7251F">
                                  <w:pPr>
                                    <w:kinsoku w:val="0"/>
                                    <w:overflowPunct w:val="0"/>
                                    <w:spacing w:before="125"/>
                                    <w:ind w:left="216"/>
                                    <w:textAlignment w:val="baseline"/>
                                    <w:rPr>
                                      <w:color w:val="000000"/>
                                      <w:kern w:val="24"/>
                                      <w:sz w:val="22"/>
                                      <w:szCs w:val="22"/>
                                      <w:lang w:val="ru-RU" w:eastAsia="ru-RU"/>
                                    </w:rPr>
                                  </w:pPr>
                                </w:p>
                                <w:p w:rsidR="001B6E23" w:rsidRDefault="00D7251F" w:rsidP="00D7251F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</w:t>
                                  </w:r>
                                  <w:r w:rsidR="00097682" w:rsidRPr="00D62A9C">
                                    <w:rPr>
                                      <w:rFonts w:ascii="Times New Roman" w:hAnsi="Times New Roman"/>
                                      <w:noProof/>
                                      <w:sz w:val="28"/>
                                      <w:szCs w:val="28"/>
                                      <w:lang w:eastAsia="ru-RU"/>
                                    </w:rPr>
                                    <w:drawing>
                                      <wp:inline distT="0" distB="0" distL="0" distR="0" wp14:anchorId="069344EA" wp14:editId="5AC76D51">
                                        <wp:extent cx="1211385" cy="1000369"/>
                                        <wp:effectExtent l="0" t="0" r="8255" b="0"/>
                                        <wp:docPr id="13" name="Рисунок 13" descr="C:\Users\Pc\Desktop\рас рас\PC160011.JPG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Picture 2" descr="C:\Users\Pc\Desktop\рас рас\PC160011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10241" cy="99942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</w:t>
                                  </w:r>
                                </w:p>
                                <w:p w:rsidR="001B6E23" w:rsidRDefault="001B6E23" w:rsidP="00D7251F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D7251F" w:rsidRDefault="001B6E23" w:rsidP="00D7251F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</w:t>
                                  </w:r>
                                  <w:r w:rsidR="00D7251F" w:rsidRPr="008A43D4">
                                    <w:rPr>
                                      <w:sz w:val="28"/>
                                      <w:szCs w:val="28"/>
                                    </w:rPr>
                                    <w:sym w:font="Wingdings 2" w:char="0066"/>
                                  </w:r>
                                </w:p>
                                <w:p w:rsidR="00D7251F" w:rsidRPr="008A43D4" w:rsidRDefault="00D7251F" w:rsidP="00D7251F">
                                  <w:pPr>
                                    <w:kinsoku w:val="0"/>
                                    <w:overflowPunct w:val="0"/>
                                    <w:spacing w:before="125"/>
                                    <w:ind w:left="216"/>
                                    <w:textAlignment w:val="baseline"/>
                                    <w:rPr>
                                      <w:sz w:val="22"/>
                                      <w:szCs w:val="22"/>
                                      <w:lang w:val="ru-RU" w:eastAsia="ru-RU"/>
                                    </w:rPr>
                                  </w:pPr>
                                </w:p>
                                <w:p w:rsidR="00D7251F" w:rsidRDefault="00D7251F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Default="00813F3C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Default="00813F3C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Default="00813F3C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Default="00813F3C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Default="00813F3C" w:rsidP="00510D97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813F3C" w:rsidRPr="00186283" w:rsidRDefault="00813F3C" w:rsidP="00510D97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782E29" w:rsidRPr="00A2450D" w:rsidRDefault="00782E29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457200" tIns="45720" rIns="4572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29" type="#_x0000_t202" style="position:absolute;margin-left:63pt;margin-top:71.1pt;width:4in;height:450.8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" filled="f" stroked="f">
                <v:textbox inset="36pt,,36pt">
                  <w:txbxContent>
                    <w:tbl>
                      <w:tblPr>
                        <w:tblW w:w="5083" w:type="pct"/>
                        <w:tblCellSpacing w:w="15" w:type="dxa"/>
                        <w:tblCellMar>
                          <w:top w:w="15" w:type="dxa"/>
                          <w:left w:w="75" w:type="dxa"/>
                          <w:bottom w:w="15" w:type="dxa"/>
                          <w:right w:w="75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620"/>
                      </w:tblGrid>
                      <w:tr w:rsidR="00813F3C" w:rsidRPr="008B6B22" w:rsidTr="00510D97">
                        <w:trPr>
                          <w:trHeight w:val="8198"/>
                          <w:tblCellSpacing w:w="15" w:type="dxa"/>
                        </w:trPr>
                        <w:tc>
                          <w:tcPr>
                            <w:tcW w:w="0" w:type="auto"/>
                          </w:tcPr>
                          <w:p w:rsidR="00D7251F" w:rsidRPr="008A43D4" w:rsidRDefault="00D7251F" w:rsidP="00D7251F">
                            <w:pPr>
                              <w:spacing w:before="100" w:beforeAutospacing="1" w:after="100" w:afterAutospacing="1"/>
                              <w:rPr>
                                <w:b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  <w:lang w:val="ru-RU" w:eastAsia="ru-RU"/>
                              </w:rPr>
                              <w:t>Колобок</w:t>
                            </w:r>
                          </w:p>
                          <w:p w:rsidR="00D7251F" w:rsidRPr="00097682" w:rsidRDefault="00D7251F" w:rsidP="00D7251F">
                            <w:pPr>
                              <w:kinsoku w:val="0"/>
                              <w:overflowPunct w:val="0"/>
                              <w:spacing w:before="125"/>
                              <w:ind w:left="216"/>
                              <w:textAlignment w:val="baseline"/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 w:rsidRPr="00097682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>Из плотной бумаги или тонкого картона склеиваем кольцо. На внутреннюю его сторону приклеиваем в одном месте груз: деревянную чурочку или другой небольшой предмет, весящий больше, чем само кольцо. Чтобы груз не был виден, заклеиваем кольцо с обеих сторон бумагой. На ней можно что-нибудь нарисовать, например лицо. Если подбородок этого лица будет там, где груз, то его не удастся поставить «вверх ногами». Лицо будет катиться, пока не станет подбородком вниз.</w:t>
                            </w:r>
                          </w:p>
                          <w:p w:rsidR="00D7251F" w:rsidRDefault="00D7251F" w:rsidP="00D7251F">
                            <w:pPr>
                              <w:kinsoku w:val="0"/>
                              <w:overflowPunct w:val="0"/>
                              <w:spacing w:before="125"/>
                              <w:ind w:left="216"/>
                              <w:textAlignment w:val="baseline"/>
                              <w:rPr>
                                <w:color w:val="000000"/>
                                <w:kern w:val="24"/>
                                <w:sz w:val="22"/>
                                <w:szCs w:val="22"/>
                                <w:lang w:val="ru-RU" w:eastAsia="ru-RU"/>
                              </w:rPr>
                            </w:pPr>
                          </w:p>
                          <w:p w:rsidR="001B6E23" w:rsidRDefault="00D7251F" w:rsidP="00D7251F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 w:rsidR="00097682" w:rsidRPr="00D62A9C">
                              <w:rPr>
                                <w:rFonts w:ascii="Times New Roman" w:hAnsi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069344EA" wp14:editId="5AC76D51">
                                  <wp:extent cx="1211385" cy="1000369"/>
                                  <wp:effectExtent l="0" t="0" r="8255" b="0"/>
                                  <wp:docPr id="13" name="Рисунок 13" descr="C:\Users\Pc\Desktop\рас рас\PC160011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2" descr="C:\Users\Pc\Desktop\рас рас\PC16001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10241" cy="9994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</w:p>
                          <w:p w:rsidR="001B6E23" w:rsidRDefault="001B6E23" w:rsidP="00D7251F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D7251F" w:rsidRDefault="001B6E23" w:rsidP="00D7251F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</w:t>
                            </w:r>
                            <w:r w:rsidR="00D7251F"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D7251F" w:rsidRPr="008A43D4" w:rsidRDefault="00D7251F" w:rsidP="00D7251F">
                            <w:pPr>
                              <w:kinsoku w:val="0"/>
                              <w:overflowPunct w:val="0"/>
                              <w:spacing w:before="125"/>
                              <w:ind w:left="216"/>
                              <w:textAlignment w:val="baseline"/>
                              <w:rPr>
                                <w:sz w:val="22"/>
                                <w:szCs w:val="22"/>
                                <w:lang w:val="ru-RU" w:eastAsia="ru-RU"/>
                              </w:rPr>
                            </w:pPr>
                          </w:p>
                          <w:p w:rsidR="00D7251F" w:rsidRDefault="00D7251F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Default="00813F3C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Default="00813F3C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Default="00813F3C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Default="00813F3C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Default="00813F3C" w:rsidP="00510D97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813F3C" w:rsidRPr="00186283" w:rsidRDefault="00813F3C" w:rsidP="00510D97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782E29" w:rsidRPr="00A2450D" w:rsidRDefault="00782E29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618CE" w:rsidRPr="008B6B22" w:rsidRDefault="00C02F82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page">
                  <wp:posOffset>5600700</wp:posOffset>
                </wp:positionH>
                <wp:positionV relativeFrom="page">
                  <wp:posOffset>909320</wp:posOffset>
                </wp:positionV>
                <wp:extent cx="3429000" cy="5720080"/>
                <wp:effectExtent l="0" t="4445" r="0" b="0"/>
                <wp:wrapNone/>
                <wp:docPr id="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5720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82" w:rsidRPr="00D62A9C" w:rsidRDefault="00097682" w:rsidP="00097682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Балансирующая бабочка  </w:t>
                            </w:r>
                          </w:p>
                          <w:tbl>
                            <w:tblPr>
                              <w:tblW w:w="5083" w:type="pct"/>
                              <w:tblCellSpacing w:w="15" w:type="dxa"/>
                              <w:tblCellMar>
                                <w:top w:w="15" w:type="dxa"/>
                                <w:left w:w="75" w:type="dxa"/>
                                <w:bottom w:w="15" w:type="dxa"/>
                                <w:right w:w="75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426"/>
                            </w:tblGrid>
                            <w:tr w:rsidR="00097682" w:rsidRPr="008B6B22" w:rsidTr="00EC35F8">
                              <w:trPr>
                                <w:trHeight w:val="8198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</w:tcPr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097682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Нарисуйте контур бабочки на цветном картоне. Обратите внимание, что концы крыльев должны находиться выше уровня головы. Вы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режьте по контуру. К краям крылы</w:t>
                                  </w:r>
                                  <w:r w:rsidRPr="00097682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 xml:space="preserve">шек приклейте монеты на клей момент. Чем больше вес монет и плотность картона, тем ближе точки равновесия должны быть расположены к голове бабочки. Отогните крылышки немного вниз. Попробуйте удержать бабочку на кончике пальца, а потом можно установить на зубочистку. </w:t>
                                  </w:r>
                                </w:p>
                                <w:p w:rsidR="001B6E23" w:rsidRDefault="001B6E23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CC00B4" w:rsidP="001B6E23">
                                  <w:pPr>
                                    <w:pStyle w:val="a3"/>
                                    <w:jc w:val="center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142B2E6B" wp14:editId="57A0775E">
                                        <wp:extent cx="1981200" cy="1485610"/>
                                        <wp:effectExtent l="0" t="0" r="0" b="635"/>
                                        <wp:docPr id="14" name="Рисунок 14" descr="C:\Users\U7\Desktop\Фото для проекта равновесие\20151205_112438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C:\Users\U7\Desktop\Фото для проекта равновесие\20151205_112438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80142" cy="14848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          </w:t>
                                  </w:r>
                                  <w:r w:rsidRPr="008A43D4">
                                    <w:rPr>
                                      <w:sz w:val="28"/>
                                      <w:szCs w:val="28"/>
                                    </w:rPr>
                                    <w:sym w:font="Wingdings 2" w:char="0066"/>
                                  </w: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Pr="00186283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8A43D4" w:rsidRDefault="008A43D4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782E29" w:rsidRPr="008A43D4" w:rsidRDefault="00782E29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</w:pPr>
                            <w:r w:rsidRPr="008A43D4"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  <w:sym w:font="Wingdings 2" w:char="0065"/>
                            </w:r>
                          </w:p>
                          <w:p w:rsidR="00782E29" w:rsidRDefault="00782E29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0" type="#_x0000_t202" style="position:absolute;margin-left:441pt;margin-top:71.6pt;width:270pt;height:450.4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" stroked="f">
                <v:textbox>
                  <w:txbxContent>
                    <w:p w:rsidR="00097682" w:rsidRPr="00D62A9C" w:rsidRDefault="00097682" w:rsidP="00097682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Балансирующая бабочка  </w:t>
                      </w:r>
                    </w:p>
                    <w:tbl>
                      <w:tblPr>
                        <w:tblW w:w="5083" w:type="pct"/>
                        <w:tblCellSpacing w:w="15" w:type="dxa"/>
                        <w:tblCellMar>
                          <w:top w:w="15" w:type="dxa"/>
                          <w:left w:w="75" w:type="dxa"/>
                          <w:bottom w:w="15" w:type="dxa"/>
                          <w:right w:w="75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426"/>
                      </w:tblGrid>
                      <w:tr w:rsidR="00097682" w:rsidRPr="008B6B22" w:rsidTr="00EC35F8">
                        <w:trPr>
                          <w:trHeight w:val="8198"/>
                          <w:tblCellSpacing w:w="15" w:type="dxa"/>
                        </w:trPr>
                        <w:tc>
                          <w:tcPr>
                            <w:tcW w:w="0" w:type="auto"/>
                          </w:tcPr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09768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Нарисуйте контур бабочки на цветном картоне. Обратите внимание, что концы крыльев должны находиться выше уровня головы. Вы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режьте по контуру. К краям крылы</w:t>
                            </w:r>
                            <w:r w:rsidRPr="0009768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шек приклейте монеты на клей момент. Чем больше вес монет и плотность картона, тем ближе точки равновесия должны быть расположены к голове бабочки. Отогните крылышки немного вниз. Попробуйте удержать бабочку на кончике пальца, а потом можно установить на зубочистку. </w:t>
                            </w:r>
                          </w:p>
                          <w:p w:rsidR="001B6E23" w:rsidRDefault="001B6E23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CC00B4" w:rsidP="001B6E23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42B2E6B" wp14:editId="57A0775E">
                                  <wp:extent cx="1981200" cy="1485610"/>
                                  <wp:effectExtent l="0" t="0" r="0" b="635"/>
                                  <wp:docPr id="14" name="Рисунок 14" descr="C:\Users\U7\Desktop\Фото для проекта равновесие\20151205_11243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7\Desktop\Фото для проекта равновесие\20151205_11243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0142" cy="14848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    </w:t>
                            </w: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Pr="00186283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8A43D4" w:rsidRDefault="008A43D4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782E29" w:rsidRPr="008A43D4" w:rsidRDefault="00782E29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</w:pPr>
                      <w:r w:rsidRPr="008A43D4"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  <w:sym w:font="Wingdings 2" w:char="0065"/>
                      </w:r>
                    </w:p>
                    <w:p w:rsidR="00782E29" w:rsidRDefault="00782E29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5618CE" w:rsidRPr="008B6B22" w:rsidRDefault="00C02F82" w:rsidP="005618CE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124460</wp:posOffset>
                </wp:positionV>
                <wp:extent cx="3657600" cy="5264150"/>
                <wp:effectExtent l="0" t="0" r="0" b="4445"/>
                <wp:wrapNone/>
                <wp:docPr id="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264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782E2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margin-left:396pt;margin-top:9.8pt;width:4in;height:414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" stroked="f">
                <v:textbox>
                  <w:txbxContent>
                    <w:p w:rsidR="00782E29" w:rsidRDefault="00782E29"/>
                  </w:txbxContent>
                </v:textbox>
              </v:shape>
            </w:pict>
          </mc:Fallback>
        </mc:AlternateContent>
      </w: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5618CE" w:rsidRPr="008B6B22" w:rsidRDefault="005618CE" w:rsidP="005618CE">
      <w:pPr>
        <w:rPr>
          <w:lang w:val="ru-RU"/>
        </w:rPr>
      </w:pPr>
    </w:p>
    <w:p w:rsidR="00A2450D" w:rsidRPr="00A2450D" w:rsidRDefault="005618CE" w:rsidP="00813F3C">
      <w:pPr>
        <w:tabs>
          <w:tab w:val="left" w:pos="2683"/>
        </w:tabs>
        <w:rPr>
          <w:sz w:val="22"/>
          <w:szCs w:val="22"/>
          <w:lang w:val="ru-RU" w:eastAsia="ru-RU"/>
        </w:rPr>
      </w:pPr>
      <w:r>
        <w:rPr>
          <w:lang w:val="ru-RU"/>
        </w:rPr>
        <w:t xml:space="preserve">          </w:t>
      </w: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8A43D4" w:rsidRDefault="008A43D4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  <w:r w:rsidRPr="001701F8"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3663F4C" wp14:editId="749727F0">
                <wp:simplePos x="0" y="0"/>
                <wp:positionH relativeFrom="page">
                  <wp:posOffset>5880686</wp:posOffset>
                </wp:positionH>
                <wp:positionV relativeFrom="page">
                  <wp:posOffset>910248</wp:posOffset>
                </wp:positionV>
                <wp:extent cx="3657600" cy="5501640"/>
                <wp:effectExtent l="0" t="0" r="0" b="3810"/>
                <wp:wrapNone/>
                <wp:docPr id="18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50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1701F8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Пильщик</w:t>
                            </w:r>
                          </w:p>
                          <w:p w:rsidR="001701F8" w:rsidRP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Сделаем 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т</w:t>
                            </w:r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уловище из пробки, голова, ног</w:t>
                            </w:r>
                            <w:proofErr w:type="gramStart"/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и-</w:t>
                            </w:r>
                            <w:proofErr w:type="gramEnd"/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спички, руки из картона. Возьмём проволоку длиной 50 см, согнём и сделаем пилу. Один конец воткнём в тело пильщика, а другой в яблоко. Поставим на край стола. Центр тяжести оказался </w:t>
                            </w:r>
                            <w:proofErr w:type="gramStart"/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внизу</w:t>
                            </w:r>
                            <w:proofErr w:type="gramEnd"/>
                            <w:r w:rsidRPr="00D62A9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и фигурка держит равновесие.</w:t>
                            </w:r>
                          </w:p>
                          <w:p w:rsidR="00F30AB5" w:rsidRDefault="00F30AB5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F30AB5" w:rsidRDefault="00F30AB5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F30AB5" w:rsidP="00F30AB5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D62A9C">
                              <w:rPr>
                                <w:rFonts w:ascii="Times New Roman" w:hAnsi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1E5FF2CC" wp14:editId="61F22ED6">
                                  <wp:extent cx="2091613" cy="2032000"/>
                                  <wp:effectExtent l="0" t="0" r="4445" b="6350"/>
                                  <wp:docPr id="20" name="Рисунок 20" descr="C:\Users\Pc\Desktop\Равновесие\Опыты равновесия\Пильщик 2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412" name="Picture 2" descr="C:\Users\Pc\Desktop\Равновесие\Опыты равновесия\Пильщик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96197" cy="20364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Pr="007044BC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r>
                              <w:rPr>
                                <w:sz w:val="28"/>
                                <w:szCs w:val="28"/>
                                <w:lang w:val="ru-RU"/>
                              </w:rPr>
                              <w:t xml:space="preserve">                                          </w:t>
                            </w: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1701F8" w:rsidRDefault="001701F8" w:rsidP="001701F8">
                            <w:pPr>
                              <w:jc w:val="center"/>
                              <w:rPr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463.05pt;margin-top:71.65pt;width:4in;height:433.2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" filled="f" stroked="f" strokecolor="navy">
                <v:textbox>
                  <w:txbxContent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1701F8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Пильщик</w:t>
                      </w:r>
                    </w:p>
                    <w:p w:rsidR="001701F8" w:rsidRP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Сделаем 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т</w:t>
                      </w:r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уловище из пробки, голова, ног</w:t>
                      </w:r>
                      <w:proofErr w:type="gramStart"/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и-</w:t>
                      </w:r>
                      <w:proofErr w:type="gramEnd"/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спички, руки из картона. Возьмём проволоку длиной 50 см, согнём и сделаем пилу. Один конец воткнём в тело пильщика, а другой в яблоко. Поставим на край стола. Центр тяжести оказался </w:t>
                      </w:r>
                      <w:proofErr w:type="gramStart"/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внизу</w:t>
                      </w:r>
                      <w:proofErr w:type="gramEnd"/>
                      <w:r w:rsidRPr="00D62A9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и фигурка держит равновесие.</w:t>
                      </w:r>
                    </w:p>
                    <w:p w:rsidR="00F30AB5" w:rsidRDefault="00F30AB5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F30AB5" w:rsidRDefault="00F30AB5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F30AB5" w:rsidP="00F30AB5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D62A9C">
                        <w:rPr>
                          <w:rFonts w:ascii="Times New Roman" w:hAnsi="Times New Roman"/>
                          <w:noProof/>
                          <w:sz w:val="28"/>
                          <w:szCs w:val="28"/>
                          <w:lang w:eastAsia="ru-RU"/>
                        </w:rPr>
                        <w:drawing>
                          <wp:inline distT="0" distB="0" distL="0" distR="0" wp14:anchorId="1E5FF2CC" wp14:editId="61F22ED6">
                            <wp:extent cx="2091613" cy="2032000"/>
                            <wp:effectExtent l="0" t="0" r="4445" b="6350"/>
                            <wp:docPr id="20" name="Рисунок 20" descr="C:\Users\Pc\Desktop\Равновесие\Опыты равновесия\Пильщик 2.jpg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412" name="Picture 2" descr="C:\Users\Pc\Desktop\Равновесие\Опыты равновесия\Пильщик 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 cstate="print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96197" cy="20364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Pr="007044BC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r>
                        <w:rPr>
                          <w:sz w:val="28"/>
                          <w:szCs w:val="28"/>
                          <w:lang w:val="ru-RU"/>
                        </w:rPr>
                        <w:t xml:space="preserve">                                          </w:t>
                      </w:r>
                      <w:r w:rsidRPr="008A43D4">
                        <w:rPr>
                          <w:sz w:val="28"/>
                          <w:szCs w:val="28"/>
                        </w:rPr>
                        <w:sym w:font="Wingdings 2" w:char="0066"/>
                      </w:r>
                    </w:p>
                    <w:p w:rsidR="001701F8" w:rsidRDefault="001701F8" w:rsidP="001701F8">
                      <w:pPr>
                        <w:jc w:val="center"/>
                        <w:rPr>
                          <w:i/>
                          <w:i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1701F8"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BE2EE0" wp14:editId="58193D63">
                <wp:simplePos x="0" y="0"/>
                <wp:positionH relativeFrom="page">
                  <wp:posOffset>995680</wp:posOffset>
                </wp:positionH>
                <wp:positionV relativeFrom="page">
                  <wp:posOffset>909955</wp:posOffset>
                </wp:positionV>
                <wp:extent cx="3657600" cy="5501640"/>
                <wp:effectExtent l="0" t="0" r="0" b="3810"/>
                <wp:wrapNone/>
                <wp:docPr id="1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550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01F8" w:rsidRPr="00CE5130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CE5130"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>Морковная карусель</w:t>
                            </w: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Pr="007044BC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Используем тарелку, морковь, бутылку, иголку и 4 вилки. Разрежем морковь вдоль, а потом каждую половину поперек. В каждую из четырех половинок воткните вилку так, чтобы угол между плоскостью среза был острый. </w:t>
                            </w:r>
                            <w:proofErr w:type="gramStart"/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Разместим вилки</w:t>
                            </w:r>
                            <w:proofErr w:type="gramEnd"/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с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морковками по тарелке на равных расстояниях друг </w:t>
                            </w: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от друга. Для большей устойчивости зубья вилок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должны касаться края тарелки. Теперь тарелку удастся уравновесить на острие иглы, всаженной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в</w:t>
                            </w:r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морковку. На </w:t>
                            </w:r>
                            <w:proofErr w:type="gramStart"/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глаз</w:t>
                            </w:r>
                            <w:proofErr w:type="gramEnd"/>
                            <w:r w:rsidRPr="007044BC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кажется невозможно, - но все таки тарелка стоит и даже вращается.</w:t>
                            </w: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F30AB5" w:rsidP="001701F8">
                            <w:pPr>
                              <w:pStyle w:val="a3"/>
                              <w:jc w:val="center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3812A44" wp14:editId="0D3F1F70">
                                  <wp:extent cx="1766277" cy="1324450"/>
                                  <wp:effectExtent l="0" t="0" r="5715" b="9525"/>
                                  <wp:docPr id="21" name="Рисунок 21" descr="C:\Users\U7\Desktop\Фото для проекта равновесие\IMG_20151201_22222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U7\Desktop\Фото для проекта равновесие\IMG_20151201_22222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4310" cy="132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01F8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D0AC7CA" wp14:editId="619F7635">
                                  <wp:extent cx="1300333" cy="1286122"/>
                                  <wp:effectExtent l="0" t="0" r="0" b="0"/>
                                  <wp:docPr id="15" name="Рисунок 15" descr="http://do.gendocs.ru/pars_docs/tw_refs/368/367684/367684_html_252a7d7e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http://do.gendocs.ru/pars_docs/tw_refs/368/367684/367684_html_252a7d7e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0515" cy="12863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Pr="007044BC" w:rsidRDefault="001701F8" w:rsidP="001701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701F8" w:rsidRDefault="001701F8" w:rsidP="001701F8">
                            <w:r>
                              <w:rPr>
                                <w:sz w:val="28"/>
                                <w:szCs w:val="28"/>
                                <w:lang w:val="ru-RU"/>
                              </w:rPr>
                              <w:t xml:space="preserve">                                          </w:t>
                            </w: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1701F8" w:rsidRDefault="001701F8" w:rsidP="001701F8">
                            <w:pPr>
                              <w:jc w:val="center"/>
                              <w:rPr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78.4pt;margin-top:71.65pt;width:4in;height:433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" filled="f" stroked="f" strokecolor="navy">
                <v:textbox>
                  <w:txbxContent>
                    <w:p w:rsidR="001701F8" w:rsidRPr="00CE5130" w:rsidRDefault="001701F8" w:rsidP="001701F8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 w:rsidRPr="00CE5130"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>Морковная карусель</w:t>
                      </w: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Pr="007044BC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    </w:t>
                      </w:r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Используем тарелку, морковь, бутылку, иголку и 4 вилки. Разрежем морковь вдоль, а потом каждую половину поперек. В каждую из четырех половинок воткните вилку так, чтобы угол между плоскостью среза был острый. </w:t>
                      </w:r>
                      <w:proofErr w:type="gramStart"/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Разместим вилки</w:t>
                      </w:r>
                      <w:proofErr w:type="gramEnd"/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с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морковками по тарелке на равных расстояниях друг </w:t>
                      </w: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от друга. Для большей устойчивости зубья вилок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должны касаться края тарелки. Теперь тарелку удастся уравновесить на острие иглы, всаженной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в</w:t>
                      </w:r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морковку. На </w:t>
                      </w:r>
                      <w:proofErr w:type="gramStart"/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глаз</w:t>
                      </w:r>
                      <w:proofErr w:type="gramEnd"/>
                      <w:r w:rsidRPr="007044BC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кажется невозможно, - но все таки тарелка стоит и даже вращается.</w:t>
                      </w: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F30AB5" w:rsidP="001701F8">
                      <w:pPr>
                        <w:pStyle w:val="a3"/>
                        <w:jc w:val="center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03812A44" wp14:editId="0D3F1F70">
                            <wp:extent cx="1766277" cy="1324450"/>
                            <wp:effectExtent l="0" t="0" r="5715" b="9525"/>
                            <wp:docPr id="21" name="Рисунок 21" descr="C:\Users\U7\Desktop\Фото для проекта равновесие\IMG_20151201_22222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U7\Desktop\Фото для проекта равновесие\IMG_20151201_22222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4310" cy="1322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01F8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D0AC7CA" wp14:editId="619F7635">
                            <wp:extent cx="1300333" cy="1286122"/>
                            <wp:effectExtent l="0" t="0" r="0" b="0"/>
                            <wp:docPr id="15" name="Рисунок 15" descr="http://do.gendocs.ru/pars_docs/tw_refs/368/367684/367684_html_252a7d7e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http://do.gendocs.ru/pars_docs/tw_refs/368/367684/367684_html_252a7d7e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0515" cy="12863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Pr="007044BC" w:rsidRDefault="001701F8" w:rsidP="001701F8">
                      <w:pPr>
                        <w:pStyle w:val="a3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701F8" w:rsidRDefault="001701F8" w:rsidP="001701F8">
                      <w:r>
                        <w:rPr>
                          <w:sz w:val="28"/>
                          <w:szCs w:val="28"/>
                          <w:lang w:val="ru-RU"/>
                        </w:rPr>
                        <w:t xml:space="preserve">                                          </w:t>
                      </w:r>
                      <w:r w:rsidRPr="008A43D4">
                        <w:rPr>
                          <w:sz w:val="28"/>
                          <w:szCs w:val="28"/>
                        </w:rPr>
                        <w:sym w:font="Wingdings 2" w:char="0066"/>
                      </w:r>
                    </w:p>
                    <w:p w:rsidR="001701F8" w:rsidRDefault="001701F8" w:rsidP="001701F8">
                      <w:pPr>
                        <w:jc w:val="center"/>
                        <w:rPr>
                          <w:i/>
                          <w:iCs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1701F8" w:rsidRDefault="001701F8" w:rsidP="005618CE">
      <w:pPr>
        <w:tabs>
          <w:tab w:val="left" w:pos="2683"/>
        </w:tabs>
        <w:rPr>
          <w:sz w:val="20"/>
          <w:szCs w:val="20"/>
          <w:lang w:val="ru-RU"/>
        </w:rPr>
      </w:pPr>
    </w:p>
    <w:p w:rsidR="00097682" w:rsidRDefault="00097682" w:rsidP="005618CE">
      <w:pPr>
        <w:tabs>
          <w:tab w:val="left" w:pos="2683"/>
        </w:tabs>
        <w:rPr>
          <w:sz w:val="20"/>
          <w:szCs w:val="20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C94867" wp14:editId="2BEB5BAE">
                <wp:simplePos x="0" y="0"/>
                <wp:positionH relativeFrom="page">
                  <wp:posOffset>822960</wp:posOffset>
                </wp:positionH>
                <wp:positionV relativeFrom="page">
                  <wp:posOffset>1417320</wp:posOffset>
                </wp:positionV>
                <wp:extent cx="3429000" cy="5726430"/>
                <wp:effectExtent l="0" t="0" r="0" b="7620"/>
                <wp:wrapNone/>
                <wp:docPr id="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572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82" w:rsidRPr="008A43D4" w:rsidRDefault="00097682" w:rsidP="00097682">
                            <w:pPr>
                              <w:spacing w:before="100" w:beforeAutospacing="1" w:after="100" w:afterAutospacing="1"/>
                              <w:rPr>
                                <w:b/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 w:rsidRPr="008A43D4">
                              <w:rPr>
                                <w:b/>
                                <w:sz w:val="28"/>
                                <w:szCs w:val="28"/>
                                <w:lang w:val="ru-RU" w:eastAsia="ru-RU"/>
                              </w:rPr>
                              <w:t>Акробат</w:t>
                            </w:r>
                          </w:p>
                          <w:p w:rsidR="00097682" w:rsidRPr="00097682" w:rsidRDefault="00097682" w:rsidP="00097682">
                            <w:pPr>
                              <w:kinsoku w:val="0"/>
                              <w:overflowPunct w:val="0"/>
                              <w:spacing w:before="125"/>
                              <w:ind w:left="216"/>
                              <w:textAlignment w:val="baseline"/>
                              <w:rPr>
                                <w:sz w:val="28"/>
                                <w:szCs w:val="28"/>
                                <w:lang w:val="ru-RU" w:eastAsia="ru-RU"/>
                              </w:rPr>
                            </w:pPr>
                            <w:r w:rsidRPr="00097682">
                              <w:rPr>
                                <w:color w:val="000000"/>
                                <w:kern w:val="24"/>
                                <w:sz w:val="28"/>
                                <w:szCs w:val="28"/>
                                <w:lang w:val="ru-RU" w:eastAsia="ru-RU"/>
                              </w:rPr>
                              <w:t>Рисуем из толстой бумаги клоуна, вырезаем 2 фигуры. Склеиваем вместе, помещая в ладони маленькие монеты. Акробат будет балансировать везде: на руке, столе, нити. Монеты смещают центр тяжести в область головы, поэтому он находится в равновесии.</w:t>
                            </w: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  <w:r>
                              <w:rPr>
                                <w:noProof/>
                                <w:lang w:val="ru-RU" w:eastAsia="ru-RU"/>
                              </w:rPr>
                              <w:drawing>
                                <wp:inline distT="0" distB="0" distL="0" distR="0" wp14:anchorId="71638A98" wp14:editId="12C8EDC5">
                                  <wp:extent cx="2313801" cy="1735015"/>
                                  <wp:effectExtent l="0" t="0" r="0" b="0"/>
                                  <wp:docPr id="9" name="Рисунок 9" descr="C:\Users\U7\Desktop\Фото для проекта равновесие\20151205_112336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U7\Desktop\Фото для проекта равновесие\20151205_112336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17974" cy="17381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1B6E23" w:rsidRDefault="001B6E23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Pr="008A43D4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</w:pPr>
                            <w:r w:rsidRPr="008A43D4"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  <w:sym w:font="Wingdings 2" w:char="0065"/>
                            </w:r>
                          </w:p>
                          <w:p w:rsidR="00097682" w:rsidRP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64.8pt;margin-top:111.6pt;width:270pt;height:450.9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" stroked="f">
                <v:textbox>
                  <w:txbxContent>
                    <w:p w:rsidR="00097682" w:rsidRPr="008A43D4" w:rsidRDefault="00097682" w:rsidP="00097682">
                      <w:pPr>
                        <w:spacing w:before="100" w:beforeAutospacing="1" w:after="100" w:afterAutospacing="1"/>
                        <w:rPr>
                          <w:b/>
                          <w:sz w:val="28"/>
                          <w:szCs w:val="28"/>
                          <w:lang w:val="ru-RU" w:eastAsia="ru-RU"/>
                        </w:rPr>
                      </w:pPr>
                      <w:r w:rsidRPr="008A43D4">
                        <w:rPr>
                          <w:b/>
                          <w:sz w:val="28"/>
                          <w:szCs w:val="28"/>
                          <w:lang w:val="ru-RU" w:eastAsia="ru-RU"/>
                        </w:rPr>
                        <w:t>Акробат</w:t>
                      </w:r>
                    </w:p>
                    <w:p w:rsidR="00097682" w:rsidRPr="00097682" w:rsidRDefault="00097682" w:rsidP="00097682">
                      <w:pPr>
                        <w:kinsoku w:val="0"/>
                        <w:overflowPunct w:val="0"/>
                        <w:spacing w:before="125"/>
                        <w:ind w:left="216"/>
                        <w:textAlignment w:val="baseline"/>
                        <w:rPr>
                          <w:sz w:val="28"/>
                          <w:szCs w:val="28"/>
                          <w:lang w:val="ru-RU" w:eastAsia="ru-RU"/>
                        </w:rPr>
                      </w:pPr>
                      <w:r w:rsidRPr="00097682">
                        <w:rPr>
                          <w:color w:val="000000"/>
                          <w:kern w:val="24"/>
                          <w:sz w:val="28"/>
                          <w:szCs w:val="28"/>
                          <w:lang w:val="ru-RU" w:eastAsia="ru-RU"/>
                        </w:rPr>
                        <w:t>Рисуем из толстой бумаги клоуна, вырезаем 2 фигуры. Склеиваем вместе, помещая в ладони маленькие монеты. Акробат будет балансировать везде: на руке, столе, нити. Монеты смещают центр тяжести в область головы, поэтому он находится в равновесии.</w:t>
                      </w: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b/>
                          <w:bCs/>
                          <w:i/>
                          <w:iCs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  <w:r>
                        <w:rPr>
                          <w:noProof/>
                          <w:lang w:val="ru-RU" w:eastAsia="ru-RU"/>
                        </w:rPr>
                        <w:drawing>
                          <wp:inline distT="0" distB="0" distL="0" distR="0" wp14:anchorId="71638A98" wp14:editId="12C8EDC5">
                            <wp:extent cx="2313801" cy="1735015"/>
                            <wp:effectExtent l="0" t="0" r="0" b="0"/>
                            <wp:docPr id="9" name="Рисунок 9" descr="C:\Users\U7\Desktop\Фото для проекта равновесие\20151205_112336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U7\Desktop\Фото для проекта равновесие\20151205_112336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7974" cy="17381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1B6E23" w:rsidRDefault="001B6E23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Pr="008A43D4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</w:pPr>
                      <w:r w:rsidRPr="008A43D4"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  <w:sym w:font="Wingdings 2" w:char="0065"/>
                      </w:r>
                    </w:p>
                    <w:p w:rsidR="00097682" w:rsidRP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02F82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800100</wp:posOffset>
                </wp:positionH>
                <wp:positionV relativeFrom="page">
                  <wp:posOffset>6252210</wp:posOffset>
                </wp:positionV>
                <wp:extent cx="3853180" cy="375920"/>
                <wp:effectExtent l="0" t="0" r="0" b="5080"/>
                <wp:wrapNone/>
                <wp:docPr id="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3180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82E29" w:rsidRDefault="00782E29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  <w:p w:rsidR="00097682" w:rsidRDefault="00097682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  <w:p w:rsidR="00097682" w:rsidRDefault="00097682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  <w:p w:rsidR="00097682" w:rsidRDefault="00097682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  <w:p w:rsidR="00097682" w:rsidRDefault="00097682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  <w:p w:rsidR="00097682" w:rsidRPr="00097682" w:rsidRDefault="00097682">
                            <w:pPr>
                              <w:jc w:val="center"/>
                              <w:rPr>
                                <w:rFonts w:ascii="Garamond" w:hAnsi="Garamond"/>
                                <w:i/>
                                <w:iCs/>
                                <w:sz w:val="20"/>
                                <w:szCs w:val="20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35" type="#_x0000_t202" style="position:absolute;margin-left:63pt;margin-top:492.3pt;width:303.4pt;height:29.6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" filled="f" stroked="f">
                <v:textbox>
                  <w:txbxContent>
                    <w:p w:rsidR="00782E29" w:rsidRDefault="00782E29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  <w:p w:rsidR="00097682" w:rsidRDefault="00097682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  <w:p w:rsidR="00097682" w:rsidRDefault="00097682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  <w:p w:rsidR="00097682" w:rsidRDefault="00097682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  <w:p w:rsidR="00097682" w:rsidRDefault="00097682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  <w:p w:rsidR="00097682" w:rsidRPr="00097682" w:rsidRDefault="00097682">
                      <w:pPr>
                        <w:jc w:val="center"/>
                        <w:rPr>
                          <w:rFonts w:ascii="Garamond" w:hAnsi="Garamond"/>
                          <w:i/>
                          <w:iCs/>
                          <w:sz w:val="20"/>
                          <w:szCs w:val="20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097682" w:rsidRDefault="00097682" w:rsidP="00097682">
      <w:pPr>
        <w:rPr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8D15AB9" wp14:editId="32921B3D">
                <wp:simplePos x="0" y="0"/>
                <wp:positionH relativeFrom="page">
                  <wp:posOffset>5838091</wp:posOffset>
                </wp:positionH>
                <wp:positionV relativeFrom="page">
                  <wp:posOffset>1461477</wp:posOffset>
                </wp:positionV>
                <wp:extent cx="3188677" cy="5212861"/>
                <wp:effectExtent l="0" t="0" r="0" b="6985"/>
                <wp:wrapNone/>
                <wp:docPr id="1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188677" cy="52128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97682" w:rsidRPr="00D62A9C" w:rsidRDefault="00097682" w:rsidP="00097682">
                            <w:pPr>
                              <w:pStyle w:val="a3"/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  <w:szCs w:val="28"/>
                              </w:rPr>
                              <w:t xml:space="preserve">Балансирующая  пуговица  </w:t>
                            </w:r>
                          </w:p>
                          <w:tbl>
                            <w:tblPr>
                              <w:tblW w:w="5083" w:type="pct"/>
                              <w:tblCellSpacing w:w="15" w:type="dxa"/>
                              <w:tblCellMar>
                                <w:top w:w="15" w:type="dxa"/>
                                <w:left w:w="75" w:type="dxa"/>
                                <w:bottom w:w="15" w:type="dxa"/>
                                <w:right w:w="75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040"/>
                            </w:tblGrid>
                            <w:tr w:rsidR="00097682" w:rsidRPr="008B6B22" w:rsidTr="00EC35F8">
                              <w:trPr>
                                <w:trHeight w:val="8198"/>
                                <w:tblCellSpacing w:w="15" w:type="dxa"/>
                              </w:trPr>
                              <w:tc>
                                <w:tcPr>
                                  <w:tcW w:w="0" w:type="auto"/>
                                </w:tcPr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P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  <w:r w:rsidRPr="00097682"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  <w:t>Попробуем положить пуговицу на чашку, так чтобы они соприкасались только краями, пуговица падает. Закрепим на пуговице две вилки и затем поместим пуговицу на краю чашки. Изогнутые концы вилки, которые особенно тяжелые, смещают центр тяжести пуговицы на край чашки. Вся конструкция находится в равновесии.</w:t>
                                  </w:r>
                                  <w:r w:rsidRPr="00D62A9C">
                                    <w:rPr>
                                      <w:rFonts w:ascii="Times New Roman" w:hAnsi="Times New Roman"/>
                                      <w:noProof/>
                                      <w:sz w:val="28"/>
                                      <w:szCs w:val="28"/>
                                      <w:lang w:eastAsia="ru-RU"/>
                                    </w:rPr>
                                    <w:t xml:space="preserve"> </w:t>
                                  </w: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</w:rPr>
                                  </w:pPr>
                                </w:p>
                                <w:p w:rsidR="00097682" w:rsidRDefault="00097682" w:rsidP="001B6E23">
                                  <w:pPr>
                                    <w:pStyle w:val="a3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62A9C">
                                    <w:rPr>
                                      <w:rFonts w:ascii="Times New Roman" w:hAnsi="Times New Roman"/>
                                      <w:noProof/>
                                      <w:sz w:val="28"/>
                                      <w:szCs w:val="28"/>
                                      <w:lang w:eastAsia="ru-RU"/>
                                    </w:rPr>
                                    <w:drawing>
                                      <wp:inline distT="0" distB="0" distL="0" distR="0" wp14:anchorId="7BDF44DA" wp14:editId="3F6158A8">
                                        <wp:extent cx="1860061" cy="1664676"/>
                                        <wp:effectExtent l="0" t="0" r="6985" b="0"/>
                                        <wp:docPr id="12" name="Рисунок 12" descr="C:\Users\Pc\Desktop\Равновесие\Опыты равновесия\Вилки 2.JPG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8436" name="Picture 2" descr="C:\Users\Pc\Desktop\Равновесие\Опыты равновесия\Вилки 2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9" cstate="email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61001" cy="166551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9525">
                                                  <a:noFill/>
                                                  <a:miter lim="800000"/>
                                                  <a:headEnd/>
                                                  <a:tailEnd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1B6E23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                                  </w:t>
                                  </w:r>
                                  <w:r w:rsidRPr="008A43D4">
                                    <w:rPr>
                                      <w:sz w:val="28"/>
                                      <w:szCs w:val="28"/>
                                    </w:rPr>
                                    <w:sym w:font="Wingdings 2" w:char="0066"/>
                                  </w:r>
                                </w:p>
                                <w:p w:rsidR="00097682" w:rsidRPr="008A43D4" w:rsidRDefault="00097682" w:rsidP="00EC35F8">
                                  <w:pPr>
                                    <w:kinsoku w:val="0"/>
                                    <w:overflowPunct w:val="0"/>
                                    <w:spacing w:before="125"/>
                                    <w:ind w:left="216"/>
                                    <w:textAlignment w:val="baseline"/>
                                    <w:rPr>
                                      <w:sz w:val="22"/>
                                      <w:szCs w:val="22"/>
                                      <w:lang w:val="ru-RU" w:eastAsia="ru-RU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Default="00097682" w:rsidP="00EC35F8">
                                  <w:pPr>
                                    <w:pStyle w:val="a3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:rsidR="00097682" w:rsidRPr="00186283" w:rsidRDefault="00097682" w:rsidP="00EC35F8">
                                  <w:pPr>
                                    <w:pStyle w:val="a3"/>
                                    <w:rPr>
                                      <w:rFonts w:ascii="Times New Roman" w:hAnsi="Times New Roman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  <w:p w:rsidR="00097682" w:rsidRPr="008A43D4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</w:pPr>
                            <w:r w:rsidRPr="008A43D4">
                              <w:rPr>
                                <w:rFonts w:ascii="Garamond" w:hAnsi="Garamond" w:cs="Garamond"/>
                                <w:iCs/>
                                <w:kern w:val="28"/>
                                <w:sz w:val="28"/>
                                <w:szCs w:val="28"/>
                              </w:rPr>
                              <w:sym w:font="Wingdings 2" w:char="0065"/>
                            </w:r>
                          </w:p>
                          <w:p w:rsidR="00097682" w:rsidRPr="00097682" w:rsidRDefault="00097682" w:rsidP="00097682">
                            <w:pPr>
                              <w:widowControl w:val="0"/>
                              <w:overflowPunct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Garamond" w:hAnsi="Garamond" w:cs="Garamond"/>
                                <w:i/>
                                <w:iCs/>
                                <w:kern w:val="28"/>
                                <w:sz w:val="18"/>
                                <w:szCs w:val="18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459.7pt;margin-top:115.1pt;width:251.1pt;height:410.4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" stroked="f">
                <v:textbox>
                  <w:txbxContent>
                    <w:p w:rsidR="00097682" w:rsidRPr="00D62A9C" w:rsidRDefault="00097682" w:rsidP="00097682">
                      <w:pPr>
                        <w:pStyle w:val="a3"/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  <w:szCs w:val="28"/>
                        </w:rPr>
                        <w:t xml:space="preserve">Балансирующая  пуговица  </w:t>
                      </w:r>
                    </w:p>
                    <w:tbl>
                      <w:tblPr>
                        <w:tblW w:w="5083" w:type="pct"/>
                        <w:tblCellSpacing w:w="15" w:type="dxa"/>
                        <w:tblCellMar>
                          <w:top w:w="15" w:type="dxa"/>
                          <w:left w:w="75" w:type="dxa"/>
                          <w:bottom w:w="15" w:type="dxa"/>
                          <w:right w:w="75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040"/>
                      </w:tblGrid>
                      <w:tr w:rsidR="00097682" w:rsidRPr="008B6B22" w:rsidTr="00EC35F8">
                        <w:trPr>
                          <w:trHeight w:val="8198"/>
                          <w:tblCellSpacing w:w="15" w:type="dxa"/>
                        </w:trPr>
                        <w:tc>
                          <w:tcPr>
                            <w:tcW w:w="0" w:type="auto"/>
                          </w:tcPr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097682" w:rsidRP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097682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Попробуем положить пуговицу на чашку, так чтобы они соприкасались только краями, пуговица падает. Закрепим на пуговице две вилки и затем поместим пуговицу на краю чашки. Изогнутые концы вилки, которые особенно тяжелые, смещают центр тяжести пуговицы на край чашки. Вся конструкция находится в равновесии.</w:t>
                            </w:r>
                            <w:r w:rsidRPr="00D62A9C">
                              <w:rPr>
                                <w:rFonts w:ascii="Times New Roman" w:hAnsi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t xml:space="preserve"> </w:t>
                            </w: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097682" w:rsidRDefault="00097682" w:rsidP="001B6E23">
                            <w:pPr>
                              <w:pStyle w:val="a3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D62A9C">
                              <w:rPr>
                                <w:rFonts w:ascii="Times New Roman" w:hAnsi="Times New Roman"/>
                                <w:noProof/>
                                <w:sz w:val="28"/>
                                <w:szCs w:val="28"/>
                                <w:lang w:eastAsia="ru-RU"/>
                              </w:rPr>
                              <w:drawing>
                                <wp:inline distT="0" distB="0" distL="0" distR="0" wp14:anchorId="7BDF44DA" wp14:editId="3F6158A8">
                                  <wp:extent cx="1860061" cy="1664676"/>
                                  <wp:effectExtent l="0" t="0" r="6985" b="0"/>
                                  <wp:docPr id="12" name="Рисунок 12" descr="C:\Users\Pc\Desktop\Равновесие\Опыты равновесия\Вилки 2.JPG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436" name="Picture 2" descr="C:\Users\Pc\Desktop\Равновесие\Опыты равновесия\Вилки 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 cstate="email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61001" cy="16655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1B6E23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                                </w:t>
                            </w:r>
                            <w:r w:rsidRPr="008A43D4">
                              <w:rPr>
                                <w:sz w:val="28"/>
                                <w:szCs w:val="28"/>
                              </w:rPr>
                              <w:sym w:font="Wingdings 2" w:char="0066"/>
                            </w:r>
                          </w:p>
                          <w:p w:rsidR="00097682" w:rsidRPr="008A43D4" w:rsidRDefault="00097682" w:rsidP="00EC35F8">
                            <w:pPr>
                              <w:kinsoku w:val="0"/>
                              <w:overflowPunct w:val="0"/>
                              <w:spacing w:before="125"/>
                              <w:ind w:left="216"/>
                              <w:textAlignment w:val="baseline"/>
                              <w:rPr>
                                <w:sz w:val="22"/>
                                <w:szCs w:val="22"/>
                                <w:lang w:val="ru-RU" w:eastAsia="ru-RU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Default="00097682" w:rsidP="00EC35F8">
                            <w:pPr>
                              <w:pStyle w:val="a3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:rsidR="00097682" w:rsidRPr="00186283" w:rsidRDefault="00097682" w:rsidP="00EC35F8">
                            <w:pPr>
                              <w:pStyle w:val="a3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  <w:p w:rsidR="00097682" w:rsidRPr="008A43D4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</w:pPr>
                      <w:r w:rsidRPr="008A43D4">
                        <w:rPr>
                          <w:rFonts w:ascii="Garamond" w:hAnsi="Garamond" w:cs="Garamond"/>
                          <w:iCs/>
                          <w:kern w:val="28"/>
                          <w:sz w:val="28"/>
                          <w:szCs w:val="28"/>
                        </w:rPr>
                        <w:sym w:font="Wingdings 2" w:char="0065"/>
                      </w:r>
                    </w:p>
                    <w:p w:rsidR="00097682" w:rsidRPr="00097682" w:rsidRDefault="00097682" w:rsidP="00097682">
                      <w:pPr>
                        <w:widowControl w:val="0"/>
                        <w:overflowPunct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Garamond" w:hAnsi="Garamond" w:cs="Garamond"/>
                          <w:i/>
                          <w:iCs/>
                          <w:kern w:val="28"/>
                          <w:sz w:val="18"/>
                          <w:szCs w:val="18"/>
                          <w:lang w:val="ru-RU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2450D" w:rsidRPr="00097682" w:rsidRDefault="00097682" w:rsidP="00097682">
      <w:pPr>
        <w:tabs>
          <w:tab w:val="left" w:pos="9292"/>
        </w:tabs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ab/>
      </w:r>
    </w:p>
    <w:sectPr w:rsidR="00A2450D" w:rsidRPr="00097682" w:rsidSect="00782E29">
      <w:pgSz w:w="16839" w:h="11907" w:orient="landscape"/>
      <w:pgMar w:top="1620" w:right="1620" w:bottom="1440" w:left="720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4AC2" w:rsidRDefault="00C24AC2" w:rsidP="00097682">
      <w:r>
        <w:separator/>
      </w:r>
    </w:p>
  </w:endnote>
  <w:endnote w:type="continuationSeparator" w:id="0">
    <w:p w:rsidR="00C24AC2" w:rsidRDefault="00C24AC2" w:rsidP="000976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4AC2" w:rsidRDefault="00C24AC2" w:rsidP="00097682">
      <w:r>
        <w:separator/>
      </w:r>
    </w:p>
  </w:footnote>
  <w:footnote w:type="continuationSeparator" w:id="0">
    <w:p w:rsidR="00C24AC2" w:rsidRDefault="00C24AC2" w:rsidP="0009768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1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57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2080"/>
    <w:rsid w:val="00097682"/>
    <w:rsid w:val="001701F8"/>
    <w:rsid w:val="001A2080"/>
    <w:rsid w:val="001B6E23"/>
    <w:rsid w:val="00257DF2"/>
    <w:rsid w:val="005618CE"/>
    <w:rsid w:val="00616535"/>
    <w:rsid w:val="006B269C"/>
    <w:rsid w:val="00782E29"/>
    <w:rsid w:val="007B53AB"/>
    <w:rsid w:val="00813F3C"/>
    <w:rsid w:val="008902EC"/>
    <w:rsid w:val="008A43D4"/>
    <w:rsid w:val="008B6B22"/>
    <w:rsid w:val="009909C9"/>
    <w:rsid w:val="009C1FF5"/>
    <w:rsid w:val="00A2450D"/>
    <w:rsid w:val="00C02F82"/>
    <w:rsid w:val="00C24AC2"/>
    <w:rsid w:val="00CB4F8E"/>
    <w:rsid w:val="00CC00B4"/>
    <w:rsid w:val="00D7251F"/>
    <w:rsid w:val="00F30AB5"/>
    <w:rsid w:val="00FC7776"/>
    <w:rsid w:val="00FF0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  <o:colormru v:ext="edit" colors="#fc0,#c60,#fc9,#ffad5b,#feeac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9">
    <w:name w:val="zag_9"/>
    <w:basedOn w:val="a"/>
    <w:rsid w:val="008A43D4"/>
    <w:pPr>
      <w:spacing w:before="100" w:beforeAutospacing="1" w:after="100" w:afterAutospacing="1"/>
    </w:pPr>
    <w:rPr>
      <w:lang w:val="ru-RU" w:eastAsia="ru-RU"/>
    </w:rPr>
  </w:style>
  <w:style w:type="character" w:customStyle="1" w:styleId="style201">
    <w:name w:val="style201"/>
    <w:rsid w:val="008A43D4"/>
  </w:style>
  <w:style w:type="paragraph" w:styleId="a3">
    <w:name w:val="No Spacing"/>
    <w:uiPriority w:val="1"/>
    <w:qFormat/>
    <w:rsid w:val="008B6B22"/>
    <w:rPr>
      <w:rFonts w:ascii="Calibri" w:eastAsia="Calibri" w:hAnsi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unhideWhenUsed/>
    <w:rsid w:val="0009768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97682"/>
    <w:rPr>
      <w:sz w:val="24"/>
      <w:szCs w:val="24"/>
      <w:lang w:val="en-US" w:eastAsia="en-US"/>
    </w:rPr>
  </w:style>
  <w:style w:type="paragraph" w:styleId="a6">
    <w:name w:val="footer"/>
    <w:basedOn w:val="a"/>
    <w:link w:val="a7"/>
    <w:uiPriority w:val="99"/>
    <w:unhideWhenUsed/>
    <w:rsid w:val="0009768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97682"/>
    <w:rPr>
      <w:sz w:val="24"/>
      <w:szCs w:val="24"/>
      <w:lang w:val="en-US" w:eastAsia="en-US"/>
    </w:rPr>
  </w:style>
  <w:style w:type="paragraph" w:styleId="a8">
    <w:name w:val="Balloon Text"/>
    <w:basedOn w:val="a"/>
    <w:link w:val="a9"/>
    <w:uiPriority w:val="99"/>
    <w:semiHidden/>
    <w:unhideWhenUsed/>
    <w:rsid w:val="0009768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97682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zag9">
    <w:name w:val="zag_9"/>
    <w:basedOn w:val="a"/>
    <w:rsid w:val="008A43D4"/>
    <w:pPr>
      <w:spacing w:before="100" w:beforeAutospacing="1" w:after="100" w:afterAutospacing="1"/>
    </w:pPr>
    <w:rPr>
      <w:lang w:val="ru-RU" w:eastAsia="ru-RU"/>
    </w:rPr>
  </w:style>
  <w:style w:type="character" w:customStyle="1" w:styleId="style201">
    <w:name w:val="style201"/>
    <w:rsid w:val="008A43D4"/>
  </w:style>
  <w:style w:type="paragraph" w:styleId="a3">
    <w:name w:val="No Spacing"/>
    <w:uiPriority w:val="1"/>
    <w:qFormat/>
    <w:rsid w:val="008B6B22"/>
    <w:rPr>
      <w:rFonts w:ascii="Calibri" w:eastAsia="Calibri" w:hAnsi="Calibri"/>
      <w:sz w:val="22"/>
      <w:szCs w:val="22"/>
      <w:lang w:eastAsia="en-US"/>
    </w:rPr>
  </w:style>
  <w:style w:type="paragraph" w:styleId="a4">
    <w:name w:val="header"/>
    <w:basedOn w:val="a"/>
    <w:link w:val="a5"/>
    <w:uiPriority w:val="99"/>
    <w:unhideWhenUsed/>
    <w:rsid w:val="0009768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97682"/>
    <w:rPr>
      <w:sz w:val="24"/>
      <w:szCs w:val="24"/>
      <w:lang w:val="en-US" w:eastAsia="en-US"/>
    </w:rPr>
  </w:style>
  <w:style w:type="paragraph" w:styleId="a6">
    <w:name w:val="footer"/>
    <w:basedOn w:val="a"/>
    <w:link w:val="a7"/>
    <w:uiPriority w:val="99"/>
    <w:unhideWhenUsed/>
    <w:rsid w:val="0009768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97682"/>
    <w:rPr>
      <w:sz w:val="24"/>
      <w:szCs w:val="24"/>
      <w:lang w:val="en-US" w:eastAsia="en-US"/>
    </w:rPr>
  </w:style>
  <w:style w:type="paragraph" w:styleId="a8">
    <w:name w:val="Balloon Text"/>
    <w:basedOn w:val="a"/>
    <w:link w:val="a9"/>
    <w:uiPriority w:val="99"/>
    <w:semiHidden/>
    <w:unhideWhenUsed/>
    <w:rsid w:val="0009768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97682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80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0.jpeg"/><Relationship Id="rId17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image" Target="media/image7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60.jpeg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7\AppData\Roaming\Microsoft\&#1064;&#1072;&#1073;&#1083;&#1086;&#1085;&#1099;\Music%20event%20program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Music event program.dot</Template>
  <TotalTime>1</TotalTime>
  <Pages>4</Pages>
  <Words>24</Words>
  <Characters>140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U7</dc:creator>
  <cp:lastModifiedBy>Наталья</cp:lastModifiedBy>
  <cp:revision>3</cp:revision>
  <cp:lastPrinted>2002-02-27T11:36:00Z</cp:lastPrinted>
  <dcterms:created xsi:type="dcterms:W3CDTF">2016-04-17T14:52:00Z</dcterms:created>
  <dcterms:modified xsi:type="dcterms:W3CDTF">2016-04-17T15:55:00Z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TC060897601049</vt:lpwstr>
  </property>
</Properties>
</file>